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87F" w:rsidRPr="00FE46BB" w:rsidRDefault="005A187F" w:rsidP="005A18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  <w:u w:val="single"/>
        </w:rPr>
        <w:t>Alice OSWOLDE</w:t>
      </w:r>
      <w:r w:rsidRPr="00FE46B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FE46BB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FE46BB">
        <w:rPr>
          <w:rFonts w:ascii="Times New Roman" w:hAnsi="Times New Roman" w:cs="Times New Roman"/>
          <w:sz w:val="24"/>
          <w:szCs w:val="24"/>
        </w:rPr>
        <w:t>fl.1471)</w:t>
      </w:r>
    </w:p>
    <w:p w:rsidR="005A187F" w:rsidRPr="00FE46BB" w:rsidRDefault="005A187F" w:rsidP="005A18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FE46BB">
        <w:rPr>
          <w:rFonts w:ascii="Times New Roman" w:hAnsi="Times New Roman" w:cs="Times New Roman"/>
          <w:sz w:val="24"/>
          <w:szCs w:val="24"/>
        </w:rPr>
        <w:t>Stelling</w:t>
      </w:r>
      <w:proofErr w:type="spellEnd"/>
      <w:r w:rsidRPr="00FE46BB">
        <w:rPr>
          <w:rFonts w:ascii="Times New Roman" w:hAnsi="Times New Roman" w:cs="Times New Roman"/>
          <w:sz w:val="24"/>
          <w:szCs w:val="24"/>
        </w:rPr>
        <w:t>, Kent.</w:t>
      </w:r>
    </w:p>
    <w:p w:rsidR="005A187F" w:rsidRPr="00FE46BB" w:rsidRDefault="005A187F" w:rsidP="005A18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A187F" w:rsidRPr="00FE46BB" w:rsidRDefault="005A187F" w:rsidP="005A18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A187F" w:rsidRPr="00FE46BB" w:rsidRDefault="005A187F" w:rsidP="005A18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</w:rPr>
        <w:tab/>
        <w:t>1471</w:t>
      </w:r>
      <w:r w:rsidRPr="00FE46BB">
        <w:rPr>
          <w:rFonts w:ascii="Times New Roman" w:hAnsi="Times New Roman" w:cs="Times New Roman"/>
          <w:sz w:val="24"/>
          <w:szCs w:val="24"/>
        </w:rPr>
        <w:tab/>
        <w:t>She made her Will.  (</w:t>
      </w:r>
      <w:proofErr w:type="spellStart"/>
      <w:r w:rsidRPr="00FE46BB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FE46BB">
        <w:rPr>
          <w:rFonts w:ascii="Times New Roman" w:hAnsi="Times New Roman" w:cs="Times New Roman"/>
          <w:sz w:val="24"/>
          <w:szCs w:val="24"/>
        </w:rPr>
        <w:t xml:space="preserve"> p.354)</w:t>
      </w:r>
    </w:p>
    <w:p w:rsidR="005A187F" w:rsidRPr="00FE46BB" w:rsidRDefault="005A187F" w:rsidP="005A18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A187F" w:rsidRPr="00FE46BB" w:rsidRDefault="005A187F" w:rsidP="005A18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A187F" w:rsidRPr="00FE46BB" w:rsidRDefault="005A187F" w:rsidP="005A187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FE46BB">
        <w:rPr>
          <w:rFonts w:ascii="Times New Roman" w:hAnsi="Times New Roman" w:cs="Times New Roman"/>
          <w:sz w:val="24"/>
          <w:szCs w:val="24"/>
        </w:rPr>
        <w:t>14 May 2016</w:t>
      </w:r>
    </w:p>
    <w:p w:rsidR="006B2F86" w:rsidRPr="005A187F" w:rsidRDefault="005A187F" w:rsidP="005A187F">
      <w:bookmarkStart w:id="0" w:name="_GoBack"/>
      <w:bookmarkEnd w:id="0"/>
    </w:p>
    <w:sectPr w:rsidR="006B2F86" w:rsidRPr="005A18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87F" w:rsidRDefault="005A187F" w:rsidP="00E71FC3">
      <w:pPr>
        <w:spacing w:after="0" w:line="240" w:lineRule="auto"/>
      </w:pPr>
      <w:r>
        <w:separator/>
      </w:r>
    </w:p>
  </w:endnote>
  <w:endnote w:type="continuationSeparator" w:id="0">
    <w:p w:rsidR="005A187F" w:rsidRDefault="005A18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87F" w:rsidRDefault="005A187F" w:rsidP="00E71FC3">
      <w:pPr>
        <w:spacing w:after="0" w:line="240" w:lineRule="auto"/>
      </w:pPr>
      <w:r>
        <w:separator/>
      </w:r>
    </w:p>
  </w:footnote>
  <w:footnote w:type="continuationSeparator" w:id="0">
    <w:p w:rsidR="005A187F" w:rsidRDefault="005A18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87F"/>
    <w:rsid w:val="005A187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3E8414-06F3-4301-8514-E41677270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2016-06-15T15:43:00Z</dcterms:created>
  <dcterms:modified xsi:type="dcterms:W3CDTF">2016-06-15T15:44:00Z</dcterms:modified>
</cp:coreProperties>
</file>